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688F0C9E" w:rsidR="00065B63" w:rsidRPr="00065B63" w:rsidRDefault="00174885"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EF1DDD"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0"/>
                <w14:checkedState w14:val="2611" w14:font="Segoe UI Symbol"/>
                <w14:uncheckedState w14:val="2610" w14:font="MS Gothic"/>
              </w14:checkbox>
            </w:sdtPr>
            <w:sdtEndPr/>
            <w:sdtContent>
              <w:p w14:paraId="631257B9" w14:textId="2BEC3965"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485227397"/>
              <w14:checkbox>
                <w14:checked w14:val="0"/>
                <w14:checkedState w14:val="2611" w14:font="Segoe UI Symbol"/>
                <w14:uncheckedState w14:val="2610" w14:font="MS Gothic"/>
              </w14:checkbox>
            </w:sdtPr>
            <w:sdtEndPr/>
            <w:sdtContent>
              <w:p w14:paraId="631257BA" w14:textId="00B83454"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11766158" w:rsidR="00065B63" w:rsidRDefault="00DF33E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3AC2AC46" w:rsidR="00F0618C" w:rsidRDefault="00ED287E"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1"/>
              <w14:checkedState w14:val="2611" w14:font="Segoe UI Symbol"/>
              <w14:uncheckedState w14:val="2610" w14:font="MS Gothic"/>
            </w14:checkbox>
          </w:sdtPr>
          <w:sdtEndPr/>
          <w:sdtContent>
            <w:tc>
              <w:tcPr>
                <w:tcW w:w="1836" w:type="dxa"/>
                <w:vAlign w:val="center"/>
              </w:tcPr>
              <w:p w14:paraId="631257C8" w14:textId="48700431" w:rsidR="00F0618C" w:rsidRDefault="00123CEA"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4977206" w:rsidR="00F0618C" w:rsidRDefault="00E1179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C03C7"/>
    <w:rsid w:val="000C29F9"/>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1DDD"/>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2025-08-06T05:51:00Z</dcterms:created>
  <dcterms:modified xsi:type="dcterms:W3CDTF">2025-08-06T05:51:00Z</dcterms:modified>
</cp:coreProperties>
</file>